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FC6FEF">
        <w:rPr>
          <w:rFonts w:ascii="Corbel" w:hAnsi="Corbel"/>
          <w:bCs/>
          <w:i/>
        </w:rPr>
        <w:t xml:space="preserve">Załącznik nr 1.5 do Zarządzenia Rektora UR  nr </w:t>
      </w:r>
      <w:r w:rsidR="00FC6FEF">
        <w:rPr>
          <w:rFonts w:ascii="Corbel" w:hAnsi="Corbel"/>
          <w:bCs/>
          <w:i/>
        </w:rPr>
        <w:t>7</w:t>
      </w:r>
      <w:r w:rsidRPr="00E960BB" w:rsidR="00FC6FEF">
        <w:rPr>
          <w:rFonts w:ascii="Corbel" w:hAnsi="Corbel"/>
          <w:bCs/>
          <w:i/>
        </w:rPr>
        <w:t>/20</w:t>
      </w:r>
      <w:r w:rsidR="00FC6FEF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1E3242B5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D57B3">
        <w:rPr>
          <w:rFonts w:ascii="Corbel" w:hAnsi="Corbel"/>
          <w:i/>
          <w:smallCaps/>
          <w:sz w:val="24"/>
          <w:szCs w:val="24"/>
        </w:rPr>
        <w:t xml:space="preserve"> </w:t>
      </w:r>
      <w:r w:rsidR="00AF4814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184B72" w14:paraId="40D2960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</w:t>
      </w:r>
      <w:r w:rsidR="00155C84">
        <w:rPr>
          <w:rFonts w:ascii="Corbel" w:hAnsi="Corbel"/>
          <w:sz w:val="20"/>
          <w:szCs w:val="20"/>
        </w:rPr>
        <w:t>202</w:t>
      </w:r>
      <w:r w:rsidR="00AF4814">
        <w:rPr>
          <w:rFonts w:ascii="Corbel" w:hAnsi="Corbel"/>
          <w:sz w:val="20"/>
          <w:szCs w:val="20"/>
        </w:rPr>
        <w:t>5</w:t>
      </w:r>
      <w:r w:rsidR="00155C84">
        <w:rPr>
          <w:rFonts w:ascii="Corbel" w:hAnsi="Corbel"/>
          <w:sz w:val="20"/>
          <w:szCs w:val="20"/>
        </w:rPr>
        <w:t>/202</w:t>
      </w:r>
      <w:r w:rsidR="00AF4814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379DFC1D" w14:paraId="79E2F2C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AFFE8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xmlns:wp14="http://schemas.microsoft.com/office/word/2010/wordml" w:rsidRPr="009C54AE" w:rsidR="0085747A" w:rsidTr="379DFC1D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379DFC1D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A1F1E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A1F1E" w:rsidTr="379DFC1D" w14:paraId="73603CF6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174D27" w:rsidRDefault="008A1F1E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A1F1E" w:rsidTr="379DFC1D" w14:paraId="63AED1F3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A1F1E" w:rsidTr="379DFC1D" w14:paraId="4BA63E6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3D57B3" w:rsidRDefault="008A1F1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A1F1E" w:rsidTr="379DFC1D" w14:paraId="77AD840C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A1F1E" w:rsidTr="379DFC1D" w14:paraId="18E4151E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4CF4A1E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8A1F1E" w:rsidTr="379DFC1D" w14:paraId="2630819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79F2331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xmlns:wp14="http://schemas.microsoft.com/office/word/2010/wordml" w:rsidRPr="009C54AE" w:rsidR="008A1F1E" w:rsidTr="379DFC1D" w14:paraId="40C06CE6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8A1F1E" w:rsidTr="379DFC1D" w14:paraId="2786482B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8F4BAD" w:rsidR="008A1F1E" w:rsidTr="379DFC1D" w14:paraId="5713A133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F4BAD" w:rsidR="008A1F1E" w:rsidP="108DFBC3" w:rsidRDefault="00D875B7" w14:paraId="66060BBB" wp14:textId="5157D64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08DFBC3" w:rsidR="40D8BF30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108DFBC3" w:rsidR="00D875B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hab. Marta </w:t>
            </w:r>
            <w:r w:rsidRPr="108DFBC3" w:rsidR="00D875B7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108DFBC3" w:rsidR="008A1F1E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D45BF4" w:rsidR="008A1F1E" w:rsidTr="379DFC1D" w14:paraId="471FE44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E07C3C" w:rsidR="008A1F1E" w:rsidP="379DFC1D" w:rsidRDefault="008A1F1E" w14:paraId="5DAB6C7B" wp14:textId="0234C24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79DFC1D" w:rsidR="2210F15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dr. hab. Marta </w:t>
            </w:r>
            <w:r w:rsidRPr="379DFC1D" w:rsidR="2210F151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379DFC1D" w:rsidR="2210F151">
              <w:rPr>
                <w:rFonts w:ascii="Corbel" w:hAnsi="Corbel"/>
                <w:b w:val="0"/>
                <w:bCs w:val="0"/>
                <w:sz w:val="24"/>
                <w:szCs w:val="24"/>
              </w:rPr>
              <w:t>, prof. UR, mgr Lucjan Rybak</w:t>
            </w: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1AE96212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3153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113ABA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63689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3153A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D96649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45BF4" w14:paraId="0E7D4125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9C54AE" w:rsidR="008A1F1E" w:rsidP="00F83B28" w:rsidRDefault="008A1F1E" w14:paraId="078AA4B1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DEEC66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F32A6F7" wp14:textId="77777777">
        <w:tc>
          <w:tcPr>
            <w:tcW w:w="9670" w:type="dxa"/>
          </w:tcPr>
          <w:p w:rsidRPr="009C54AE" w:rsidR="0085747A" w:rsidP="0093153A" w:rsidRDefault="008F4BAD" w14:paraId="401C0AD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ogólnej, pedagogiki przedszkolnej i wczesnoszkolnej, teorii plastyki, historii sztuki, estetyki  i kultury plastycznej.</w:t>
            </w:r>
          </w:p>
        </w:tc>
      </w:tr>
    </w:tbl>
    <w:p xmlns:wp14="http://schemas.microsoft.com/office/word/2010/wordml" w:rsidR="00153C41" w:rsidP="009C54AE" w:rsidRDefault="00153C41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34CAFF59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4153A" w:rsidRDefault="008F4BAD" w14:paraId="65A903F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xmlns:wp14="http://schemas.microsoft.com/office/word/2010/wordml" w:rsidRPr="009C54AE" w:rsidR="0085747A" w:rsidTr="00923D7D" w14:paraId="4410511E" wp14:textId="77777777">
        <w:tc>
          <w:tcPr>
            <w:tcW w:w="851" w:type="dxa"/>
            <w:vAlign w:val="center"/>
          </w:tcPr>
          <w:p w:rsidRPr="009C54AE" w:rsidR="0085747A" w:rsidP="009C54AE" w:rsidRDefault="00B4153A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4153A" w:rsidRDefault="008F4BAD" w14:paraId="65A871EA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 w wieku przedszkolnym i wczesnoszkolnym.</w:t>
            </w:r>
          </w:p>
        </w:tc>
      </w:tr>
      <w:tr xmlns:wp14="http://schemas.microsoft.com/office/word/2010/wordml" w:rsidRPr="009C54AE" w:rsidR="00B4153A" w:rsidTr="00923D7D" w14:paraId="0E37F21B" wp14:textId="77777777">
        <w:tc>
          <w:tcPr>
            <w:tcW w:w="851" w:type="dxa"/>
            <w:vAlign w:val="center"/>
          </w:tcPr>
          <w:p w:rsidRPr="009C54AE" w:rsidR="00B4153A" w:rsidP="009C54AE" w:rsidRDefault="00B4153A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B4153A" w:rsidP="009C54AE" w:rsidRDefault="008F4BAD" w14:paraId="2FEAF85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xmlns:wp14="http://schemas.microsoft.com/office/word/2010/wordml" w:rsidRPr="009C54AE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6182BF26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F05D47" w:rsidR="00F05D47" w:rsidP="00F05D47" w:rsidRDefault="00F05D47" w14:paraId="13502A3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:rsidRPr="0093153A" w:rsidR="0093153A" w:rsidP="008F4BAD" w:rsidRDefault="008F4BAD" w14:paraId="692B4FE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etapy, metody i formy projektowania działań plastycznych dziecka lub ucznia;</w:t>
            </w:r>
          </w:p>
          <w:p w:rsidRPr="0093153A" w:rsidR="0093153A" w:rsidP="00D16AED" w:rsidRDefault="00D16AED" w14:paraId="6F5049C8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:rsidRPr="0093153A" w:rsidR="0093153A" w:rsidP="00D16AED" w:rsidRDefault="00D16AED" w14:paraId="3088A16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:rsidRPr="009C54AE" w:rsidR="0085747A" w:rsidP="00D16AED" w:rsidRDefault="00D16AED" w14:paraId="4B5CEA9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:rsidR="00F63689" w:rsidP="009C54AE" w:rsidRDefault="00F63689" w14:paraId="4101652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3689" w:rsidP="009C54AE" w:rsidRDefault="00F63689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93153A" w:rsidP="009C54AE" w:rsidRDefault="0093153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5747A" w:rsidTr="005E6E85" w14:paraId="1FFF9604" wp14:textId="77777777">
        <w:tc>
          <w:tcPr>
            <w:tcW w:w="1701" w:type="dxa"/>
          </w:tcPr>
          <w:p w:rsidRPr="009C54AE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077315" w:rsidR="00077315" w:rsidP="00077315" w:rsidRDefault="00077315" w14:paraId="6A7D04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:rsidRPr="0093153A" w:rsidR="0093153A" w:rsidP="00D16AED" w:rsidRDefault="00D16AED" w14:paraId="4657B5B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:rsidRPr="0093153A" w:rsidR="0093153A" w:rsidP="00D16AED" w:rsidRDefault="00D16AED" w14:paraId="2FD4294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Pr="0093153A" w:rsidR="0093153A" w:rsidP="00D16AED" w:rsidRDefault="00D16AED" w14:paraId="0EF3FB6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C54AE" w:rsidR="0085747A" w:rsidP="00D16AED" w:rsidRDefault="00D16AED" w14:paraId="76F4B0C4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F63689" w:rsidP="009C54AE" w:rsidRDefault="00F63689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7135EA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:rsidR="00B4153A" w:rsidP="009C54AE" w:rsidRDefault="00B4153A" w14:paraId="15CE230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:rsidR="00B4153A" w:rsidP="009C54AE" w:rsidRDefault="00B4153A" w14:paraId="5ACBE2A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:rsidR="00B4153A" w:rsidP="009C54AE" w:rsidRDefault="00B4153A" w14:paraId="4613C0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:rsidRPr="009C54AE" w:rsidR="00B4153A" w:rsidP="009C54AE" w:rsidRDefault="00B4153A" w14:paraId="63458D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xmlns:wp14="http://schemas.microsoft.com/office/word/2010/wordml" w:rsidRPr="009C54AE" w:rsidR="0085747A" w:rsidTr="005E6E85" w14:paraId="0492F518" wp14:textId="77777777">
        <w:tc>
          <w:tcPr>
            <w:tcW w:w="1701" w:type="dxa"/>
          </w:tcPr>
          <w:p w:rsidRPr="009C54AE" w:rsidR="0085747A" w:rsidP="009C54AE" w:rsidRDefault="00077315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077315" w:rsidR="00077315" w:rsidP="00077315" w:rsidRDefault="00077315" w14:paraId="00D70A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:rsidRPr="0093153A" w:rsidR="0093153A" w:rsidP="0093153A" w:rsidRDefault="00D16AED" w14:paraId="008F5D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3153A" w:rsidR="0093153A" w:rsidP="00D16AED" w:rsidRDefault="00D16AED" w14:paraId="649753C5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:rsidRPr="009C54AE" w:rsidR="0085747A" w:rsidP="00D16AED" w:rsidRDefault="00D16AED" w14:paraId="346F56F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F63689" w:rsidP="009C54AE" w:rsidRDefault="00F63689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3689" w:rsidP="009C54AE" w:rsidRDefault="00F63689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9C54AE" w:rsidRDefault="00B4153A" w14:paraId="68A9CEF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0FB78278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01052E7B" wp14:textId="77777777">
        <w:tc>
          <w:tcPr>
            <w:tcW w:w="9639" w:type="dxa"/>
          </w:tcPr>
          <w:p w:rsidR="00077315" w:rsidP="008B6543" w:rsidRDefault="00D16AED" w14:paraId="16E2B4C3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xmlns:wp14="http://schemas.microsoft.com/office/word/2010/wordml" w:rsidRPr="009C54AE" w:rsidR="00077315" w:rsidTr="00923D7D" w14:paraId="5686F45F" wp14:textId="77777777">
        <w:tc>
          <w:tcPr>
            <w:tcW w:w="9639" w:type="dxa"/>
          </w:tcPr>
          <w:p w:rsidR="00077315" w:rsidP="008B6543" w:rsidRDefault="00D16AED" w14:paraId="694F6DD9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xmlns:wp14="http://schemas.microsoft.com/office/word/2010/wordml" w:rsidRPr="009C54AE" w:rsidR="00077315" w:rsidTr="00923D7D" w14:paraId="6B657EB4" wp14:textId="77777777">
        <w:tc>
          <w:tcPr>
            <w:tcW w:w="9639" w:type="dxa"/>
          </w:tcPr>
          <w:p w:rsidRPr="000E68CC" w:rsidR="00077315" w:rsidP="008B6543" w:rsidRDefault="00D16AED" w14:paraId="7D7F8F17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 . Warsztat nauczyciela. Strategie dydaktyczne stymulowania w procesie edukacji plastycznej.</w:t>
            </w:r>
          </w:p>
        </w:tc>
      </w:tr>
      <w:tr xmlns:wp14="http://schemas.microsoft.com/office/word/2010/wordml" w:rsidRPr="009C54AE" w:rsidR="00077315" w:rsidTr="00923D7D" w14:paraId="21D0EBD0" wp14:textId="77777777">
        <w:tc>
          <w:tcPr>
            <w:tcW w:w="9639" w:type="dxa"/>
          </w:tcPr>
          <w:p w:rsidR="00077315" w:rsidP="008B6543" w:rsidRDefault="00D16AED" w14:paraId="74C4C97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xmlns:wp14="http://schemas.microsoft.com/office/word/2010/wordml" w:rsidRPr="009C54AE" w:rsidR="00077315" w:rsidTr="00923D7D" w14:paraId="0B25140A" wp14:textId="77777777">
        <w:tc>
          <w:tcPr>
            <w:tcW w:w="9639" w:type="dxa"/>
          </w:tcPr>
          <w:p w:rsidRPr="000E68CC" w:rsidR="00077315" w:rsidP="008B6543" w:rsidRDefault="00D16AED" w14:paraId="34D11A3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0562CB0E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62523E0C" wp14:textId="77777777">
        <w:tc>
          <w:tcPr>
            <w:tcW w:w="9639" w:type="dxa"/>
          </w:tcPr>
          <w:p w:rsidRPr="007E0EB6" w:rsidR="00077315" w:rsidP="00155C84" w:rsidRDefault="00D16AED" w14:paraId="2D691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>
              <w:rPr>
                <w:rFonts w:ascii="Corbel" w:hAnsi="Corbel"/>
                <w:sz w:val="24"/>
                <w:szCs w:val="24"/>
              </w:rPr>
              <w:t>zgrot, stadium przedschematycznym,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077315" w:rsidTr="00923D7D" w14:paraId="48CC4362" wp14:textId="77777777">
        <w:tc>
          <w:tcPr>
            <w:tcW w:w="9639" w:type="dxa"/>
          </w:tcPr>
          <w:p w:rsidRPr="007E0EB6" w:rsidR="00077315" w:rsidP="00155C84" w:rsidRDefault="00D16AED" w14:paraId="5EA3FF7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podstawy programowej w zakresie realizacji zajęć plastycznych w przedszkolu i edukacji plastycznej w kl. I-III szkoły podstawowej.</w:t>
            </w:r>
          </w:p>
        </w:tc>
      </w:tr>
      <w:tr xmlns:wp14="http://schemas.microsoft.com/office/word/2010/wordml" w:rsidRPr="009C54AE" w:rsidR="00077315" w:rsidTr="00923D7D" w14:paraId="4A7C4D52" wp14:textId="77777777">
        <w:tc>
          <w:tcPr>
            <w:tcW w:w="9639" w:type="dxa"/>
          </w:tcPr>
          <w:p w:rsidRPr="007E0EB6" w:rsidR="00077315" w:rsidP="00155C84" w:rsidRDefault="00D16AED" w14:paraId="577E365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zajęć plastycznych. Edukacja plastyczna z ekspresją kierowaną w kl. I-III (5 godz. – hospitacji w szkole). Edukacja plastyczna z ekspresją swobodną w kl. I-III (5 godz. hospitacji  w szkole). Zajęcia plastyczne w przedszkolu (2 godz. hospitacji w przedszkolu).</w:t>
            </w:r>
          </w:p>
        </w:tc>
      </w:tr>
      <w:tr xmlns:wp14="http://schemas.microsoft.com/office/word/2010/wordml" w:rsidRPr="009C54AE" w:rsidR="00077315" w:rsidTr="00923D7D" w14:paraId="0E7C0A74" wp14:textId="77777777">
        <w:tc>
          <w:tcPr>
            <w:tcW w:w="9639" w:type="dxa"/>
          </w:tcPr>
          <w:p w:rsidRPr="007E0EB6" w:rsidR="00077315" w:rsidP="00155C84" w:rsidRDefault="00D16AED" w14:paraId="0A411A3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xmlns:wp14="http://schemas.microsoft.com/office/word/2010/wordml" w:rsidRPr="009C54AE" w:rsidR="00077315" w:rsidTr="00923D7D" w14:paraId="09AAAA2F" wp14:textId="77777777">
        <w:tc>
          <w:tcPr>
            <w:tcW w:w="9639" w:type="dxa"/>
          </w:tcPr>
          <w:p w:rsidRPr="007E0EB6" w:rsidR="00077315" w:rsidP="00155C84" w:rsidRDefault="00D16AED" w14:paraId="1D66F00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077315" w:rsidP="009C54AE" w:rsidRDefault="00077315" w14:paraId="34CE0A4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077315" w:rsidP="00077315" w:rsidRDefault="00077315" w14:paraId="25C46580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xmlns:wp14="http://schemas.microsoft.com/office/word/2010/wordml" w:rsidRPr="00153C41" w:rsidR="00077315" w:rsidP="00077315" w:rsidRDefault="00077315" w14:paraId="218CBCF8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xmlns:wp14="http://schemas.microsoft.com/office/word/2010/wordml" w:rsidR="00E960BB" w:rsidP="009C54AE" w:rsidRDefault="00E960BB" w14:paraId="6D98A12B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077315" w:rsidTr="00C05F44" w14:paraId="5018B00A" wp14:textId="77777777">
        <w:tc>
          <w:tcPr>
            <w:tcW w:w="1985" w:type="dxa"/>
          </w:tcPr>
          <w:p w:rsidRPr="009C54AE" w:rsidR="00077315" w:rsidP="009C54AE" w:rsidRDefault="00077315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D96649" w:rsidR="00077315" w:rsidP="00D96649" w:rsidRDefault="00D875B7" w14:paraId="66C5EB5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obserwacja w czasie zajęć</w:t>
            </w:r>
          </w:p>
        </w:tc>
        <w:tc>
          <w:tcPr>
            <w:tcW w:w="2126" w:type="dxa"/>
          </w:tcPr>
          <w:p w:rsidRPr="00D96649" w:rsidR="00077315" w:rsidP="00D96649" w:rsidRDefault="00110A91" w14:paraId="49CCF9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Pr="009C54AE" w:rsidR="00077315" w:rsidTr="00C05F44" w14:paraId="7ABF5E44" wp14:textId="77777777">
        <w:tc>
          <w:tcPr>
            <w:tcW w:w="1985" w:type="dxa"/>
          </w:tcPr>
          <w:p w:rsidRPr="009C54AE" w:rsidR="00077315" w:rsidP="009C54AE" w:rsidRDefault="00077315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D96649" w:rsidR="00077315" w:rsidP="00D96649" w:rsidRDefault="00077315" w14:paraId="3A51D5E7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:rsidRPr="00D96649" w:rsidR="00077315" w:rsidP="00D96649" w:rsidRDefault="00077315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077315" w:rsidTr="00C05F44" w14:paraId="581D0337" wp14:textId="77777777">
        <w:tc>
          <w:tcPr>
            <w:tcW w:w="1985" w:type="dxa"/>
          </w:tcPr>
          <w:p w:rsidRPr="009C54AE" w:rsidR="00077315" w:rsidP="009C54AE" w:rsidRDefault="00077315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D96649" w:rsidR="00077315" w:rsidP="00D96649" w:rsidRDefault="00D96649" w14:paraId="06701E5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96649" w:rsidR="00077315">
              <w:rPr>
                <w:rFonts w:ascii="Corbel" w:hAnsi="Corbel"/>
                <w:sz w:val="24"/>
                <w:szCs w:val="24"/>
              </w:rPr>
              <w:t>bserwacja  w trakcie zajęć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 xml:space="preserve">, realizacja ćwiczeń 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praktycznych</w:t>
            </w:r>
          </w:p>
        </w:tc>
        <w:tc>
          <w:tcPr>
            <w:tcW w:w="2126" w:type="dxa"/>
          </w:tcPr>
          <w:p w:rsidRPr="00D96649" w:rsidR="00077315" w:rsidP="00D96649" w:rsidRDefault="00077315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3BF633BC" wp14:textId="77777777">
        <w:tc>
          <w:tcPr>
            <w:tcW w:w="9670" w:type="dxa"/>
          </w:tcPr>
          <w:p w:rsidRPr="00431EF2" w:rsidR="00110A91" w:rsidP="00110A91" w:rsidRDefault="00110A91" w14:paraId="5FD22E7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431EF2" w:rsidR="00110A91" w:rsidP="00110A91" w:rsidRDefault="00D875B7" w14:paraId="2CDCCAE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:rsidRPr="00431EF2" w:rsidR="00110A91" w:rsidP="00110A91" w:rsidRDefault="00110A91" w14:paraId="43E1112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9C54AE" w:rsidR="0085747A" w:rsidP="00110A91" w:rsidRDefault="00D16AED" w14:paraId="7295CC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Pr="00431EF2" w:rsidR="00110A91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108DFBC3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108DFBC3" w14:paraId="5210D281" wp14:textId="77777777">
        <w:tc>
          <w:tcPr>
            <w:tcW w:w="4962" w:type="dxa"/>
            <w:tcMar/>
          </w:tcPr>
          <w:p w:rsidRPr="009C54AE" w:rsidR="0085747A" w:rsidP="00FC6FEF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0A91" w:rsidRDefault="00113ABA" w14:paraId="72E4F76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C54AE" w:rsidR="00C61DC5" w:rsidTr="108DFBC3" w14:paraId="25B258D6" wp14:textId="77777777">
        <w:tc>
          <w:tcPr>
            <w:tcW w:w="4962" w:type="dxa"/>
            <w:tcMar/>
          </w:tcPr>
          <w:p w:rsidRPr="009C54AE" w:rsidR="00C61DC5" w:rsidP="00D875B7" w:rsidRDefault="00D875B7" w14:paraId="0CD38318" wp14:textId="395E4F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08DFBC3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08DFBC3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0A91" w:rsidRDefault="00110A91" w14:paraId="78941E47" wp14:textId="454668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08DFBC3" w:rsidR="411DDD9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108DFBC3" w14:paraId="05D2DC9C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D875B7" w:rsidRDefault="00C61DC5" w14:paraId="3CE2307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D875B7">
              <w:rPr>
                <w:rFonts w:ascii="Corbel" w:hAnsi="Corbel"/>
                <w:sz w:val="24"/>
                <w:szCs w:val="24"/>
              </w:rPr>
              <w:t>wykonania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Mar/>
          </w:tcPr>
          <w:p w:rsidR="00C61DC5" w:rsidP="00110A91" w:rsidRDefault="00113ABA" w14:paraId="3D5C510C" wp14:textId="1B184C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08DFBC3" w:rsidR="3EE3AEF1">
              <w:rPr>
                <w:rFonts w:ascii="Corbel" w:hAnsi="Corbel"/>
                <w:sz w:val="24"/>
                <w:szCs w:val="24"/>
              </w:rPr>
              <w:t>40</w:t>
            </w:r>
          </w:p>
          <w:p w:rsidR="00110A91" w:rsidP="00110A91" w:rsidRDefault="00110A91" w14:paraId="08CE6F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110A91" w:rsidP="00110A91" w:rsidRDefault="00113ABA" w14:paraId="5007C90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10A9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85747A" w:rsidTr="108DFBC3" w14:paraId="52A79740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0A91" w:rsidRDefault="00113ABA" w14:paraId="702436C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xmlns:wp14="http://schemas.microsoft.com/office/word/2010/wordml" w:rsidRPr="009C54AE" w:rsidR="0085747A" w:rsidTr="108DFBC3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5915E96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E0EB6" w14:paraId="5CBE87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xmlns:wp14="http://schemas.microsoft.com/office/word/2010/wordml" w:rsidRPr="009C54AE" w:rsidR="0085747A" w:rsidTr="0071620A" w14:paraId="2A1AD29D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E0EB6" w14:paraId="74E2CA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xmlns:wp14="http://schemas.microsoft.com/office/word/2010/wordml" w:rsidRPr="009C54AE" w:rsidR="003E1941" w:rsidP="009C54AE" w:rsidRDefault="003E1941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76DD34B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31EF2" w:rsidR="00D16AED" w:rsidP="00431EF2" w:rsidRDefault="00D16AED" w14:paraId="0B0D913B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:rsidRPr="00D16AED" w:rsidR="00D16AED" w:rsidP="00431EF2" w:rsidRDefault="00D16AED" w14:paraId="53696C94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Gloton, C. Clero, Twórcza aktywność dziecka, PWN, Warszawa 1985.</w:t>
            </w:r>
          </w:p>
          <w:p w:rsidRPr="007E0EB6" w:rsidR="007E0EB6" w:rsidP="00431EF2" w:rsidRDefault="007E0EB6" w14:paraId="67566C0A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Lowenfeld, V., W. Brittain, Twórczość a rozwój umysłowy dziecka, PWN, Warszawa 1977.</w:t>
            </w:r>
          </w:p>
          <w:p w:rsidRPr="009C54AE" w:rsidR="007E0EB6" w:rsidP="00431EF2" w:rsidRDefault="007E0EB6" w14:paraId="6C76FC74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xmlns:wp14="http://schemas.microsoft.com/office/word/2010/wordml" w:rsidRPr="009C54AE" w:rsidR="0085747A" w:rsidTr="0071620A" w14:paraId="4C5D70E9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16AED" w:rsidR="007E0EB6" w:rsidP="00431EF2" w:rsidRDefault="007E0EB6" w14:paraId="62228AAB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:rsidRPr="00D16AED" w:rsidR="007E0EB6" w:rsidP="00431EF2" w:rsidRDefault="00D16AED" w14:paraId="7B905A01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  <w:r w:rsidRPr="00D16AED" w:rsid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="00D16AED" w:rsidP="00431EF2" w:rsidRDefault="00D16AED" w14:paraId="79B2732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Michejda-Kowalska, O dziecięcej wyobraźni plastycznej, WSiP,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1987.</w:t>
            </w:r>
          </w:p>
          <w:p w:rsidRPr="00D16AED" w:rsidR="007E0EB6" w:rsidP="00431EF2" w:rsidRDefault="007E0EB6" w14:paraId="6F7CBF8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D16AED" w:rsidR="00D16AED" w:rsidP="00431EF2" w:rsidRDefault="00D16AED" w14:paraId="43EFE3D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2E104C" w:rsidP="00C16ABF" w:rsidRDefault="002E104C" w14:paraId="0745931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E104C" w:rsidP="00C16ABF" w:rsidRDefault="002E104C" w14:paraId="6537F2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2E104C" w:rsidP="00C16ABF" w:rsidRDefault="002E104C" w14:paraId="6DFB9E20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E104C" w:rsidP="00C16ABF" w:rsidRDefault="002E104C" w14:paraId="70DF9E5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DE0"/>
    <w:multiLevelType w:val="hybridMultilevel"/>
    <w:tmpl w:val="F0D825B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566623"/>
    <w:multiLevelType w:val="hybridMultilevel"/>
    <w:tmpl w:val="4672DF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D77430"/>
    <w:multiLevelType w:val="hybridMultilevel"/>
    <w:tmpl w:val="ACA6D1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9619E"/>
    <w:multiLevelType w:val="hybridMultilevel"/>
    <w:tmpl w:val="4BEE61D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11F0211"/>
    <w:multiLevelType w:val="hybridMultilevel"/>
    <w:tmpl w:val="87A0A0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646"/>
    <w:rsid w:val="00015B8F"/>
    <w:rsid w:val="00022ECE"/>
    <w:rsid w:val="00042A51"/>
    <w:rsid w:val="00042D2E"/>
    <w:rsid w:val="00044C82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3ABA"/>
    <w:rsid w:val="00124BFF"/>
    <w:rsid w:val="0012560E"/>
    <w:rsid w:val="00127108"/>
    <w:rsid w:val="00134B13"/>
    <w:rsid w:val="00146BC0"/>
    <w:rsid w:val="00153C41"/>
    <w:rsid w:val="00154381"/>
    <w:rsid w:val="00155C84"/>
    <w:rsid w:val="001640A7"/>
    <w:rsid w:val="00164FA7"/>
    <w:rsid w:val="00166A03"/>
    <w:rsid w:val="001718A7"/>
    <w:rsid w:val="001737CF"/>
    <w:rsid w:val="00176083"/>
    <w:rsid w:val="001770C7"/>
    <w:rsid w:val="00184B72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04C"/>
    <w:rsid w:val="002E7EC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0C5"/>
    <w:rsid w:val="003D0F95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EF2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098"/>
    <w:rsid w:val="00526C94"/>
    <w:rsid w:val="0053153D"/>
    <w:rsid w:val="005363C4"/>
    <w:rsid w:val="00536BDE"/>
    <w:rsid w:val="00543ACC"/>
    <w:rsid w:val="0056696D"/>
    <w:rsid w:val="00573EF9"/>
    <w:rsid w:val="0059484D"/>
    <w:rsid w:val="005A0855"/>
    <w:rsid w:val="005A3196"/>
    <w:rsid w:val="005A786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0FD"/>
    <w:rsid w:val="00790E27"/>
    <w:rsid w:val="00795571"/>
    <w:rsid w:val="007A4022"/>
    <w:rsid w:val="007A6E6E"/>
    <w:rsid w:val="007C3299"/>
    <w:rsid w:val="007C3BCC"/>
    <w:rsid w:val="007C4546"/>
    <w:rsid w:val="007D6E56"/>
    <w:rsid w:val="007E0EB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1F1E"/>
    <w:rsid w:val="008A45F7"/>
    <w:rsid w:val="008B58EE"/>
    <w:rsid w:val="008B609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BAD"/>
    <w:rsid w:val="008F6E29"/>
    <w:rsid w:val="00916188"/>
    <w:rsid w:val="00923D7D"/>
    <w:rsid w:val="0093153A"/>
    <w:rsid w:val="009508DF"/>
    <w:rsid w:val="00950DAC"/>
    <w:rsid w:val="00954A07"/>
    <w:rsid w:val="00961C6A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814"/>
    <w:rsid w:val="00B06142"/>
    <w:rsid w:val="00B135B1"/>
    <w:rsid w:val="00B3130B"/>
    <w:rsid w:val="00B40ADB"/>
    <w:rsid w:val="00B4153A"/>
    <w:rsid w:val="00B43B77"/>
    <w:rsid w:val="00B43E80"/>
    <w:rsid w:val="00B607DB"/>
    <w:rsid w:val="00B66529"/>
    <w:rsid w:val="00B677C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A02"/>
    <w:rsid w:val="00BE70A5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285"/>
    <w:rsid w:val="00C61DC5"/>
    <w:rsid w:val="00C67E92"/>
    <w:rsid w:val="00C70A26"/>
    <w:rsid w:val="00C766DF"/>
    <w:rsid w:val="00C81850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AED"/>
    <w:rsid w:val="00D17C3C"/>
    <w:rsid w:val="00D26B2C"/>
    <w:rsid w:val="00D352C9"/>
    <w:rsid w:val="00D425B2"/>
    <w:rsid w:val="00D428D6"/>
    <w:rsid w:val="00D45BF4"/>
    <w:rsid w:val="00D53FED"/>
    <w:rsid w:val="00D552B2"/>
    <w:rsid w:val="00D608D1"/>
    <w:rsid w:val="00D74119"/>
    <w:rsid w:val="00D8075B"/>
    <w:rsid w:val="00D8678B"/>
    <w:rsid w:val="00D875B7"/>
    <w:rsid w:val="00D9663B"/>
    <w:rsid w:val="00D96649"/>
    <w:rsid w:val="00DA2114"/>
    <w:rsid w:val="00DC7B90"/>
    <w:rsid w:val="00DE09C0"/>
    <w:rsid w:val="00DE4A14"/>
    <w:rsid w:val="00DF320D"/>
    <w:rsid w:val="00DF71C8"/>
    <w:rsid w:val="00E07C3C"/>
    <w:rsid w:val="00E129B8"/>
    <w:rsid w:val="00E21E7D"/>
    <w:rsid w:val="00E22FBC"/>
    <w:rsid w:val="00E24BF5"/>
    <w:rsid w:val="00E25338"/>
    <w:rsid w:val="00E51E44"/>
    <w:rsid w:val="00E63348"/>
    <w:rsid w:val="00E73FDA"/>
    <w:rsid w:val="00E77E88"/>
    <w:rsid w:val="00E8107D"/>
    <w:rsid w:val="00E960BB"/>
    <w:rsid w:val="00EA2074"/>
    <w:rsid w:val="00EA4832"/>
    <w:rsid w:val="00EA4E9D"/>
    <w:rsid w:val="00EB422C"/>
    <w:rsid w:val="00EC4899"/>
    <w:rsid w:val="00ED03AB"/>
    <w:rsid w:val="00ED32D2"/>
    <w:rsid w:val="00EE32DE"/>
    <w:rsid w:val="00EE5457"/>
    <w:rsid w:val="00F05D47"/>
    <w:rsid w:val="00F070AB"/>
    <w:rsid w:val="00F17567"/>
    <w:rsid w:val="00F27A7B"/>
    <w:rsid w:val="00F526AF"/>
    <w:rsid w:val="00F617C3"/>
    <w:rsid w:val="00F63689"/>
    <w:rsid w:val="00F7066B"/>
    <w:rsid w:val="00F821E2"/>
    <w:rsid w:val="00F83B28"/>
    <w:rsid w:val="00FA46E5"/>
    <w:rsid w:val="00FB7DBA"/>
    <w:rsid w:val="00FC1C25"/>
    <w:rsid w:val="00FC3F45"/>
    <w:rsid w:val="00FC6FEF"/>
    <w:rsid w:val="00FD503F"/>
    <w:rsid w:val="00FD7589"/>
    <w:rsid w:val="00FF016A"/>
    <w:rsid w:val="00FF1401"/>
    <w:rsid w:val="00FF5E7D"/>
    <w:rsid w:val="108DFBC3"/>
    <w:rsid w:val="2210F151"/>
    <w:rsid w:val="379DFC1D"/>
    <w:rsid w:val="3EE3AEF1"/>
    <w:rsid w:val="40D8BF30"/>
    <w:rsid w:val="411DDD9A"/>
    <w:rsid w:val="7925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BE6BC"/>
  <w15:docId w15:val="{CD119B1F-E4EB-4FF9-865C-FC2D4D2477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7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944997-BF7F-4C57-BF74-1908DC462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09BFFB-9F7E-4886-BEDC-5C64F39DF467}"/>
</file>

<file path=customXml/itemProps3.xml><?xml version="1.0" encoding="utf-8"?>
<ds:datastoreItem xmlns:ds="http://schemas.openxmlformats.org/officeDocument/2006/customXml" ds:itemID="{78C8C960-0D16-4E41-AC04-CE665E2B3765}"/>
</file>

<file path=customXml/itemProps4.xml><?xml version="1.0" encoding="utf-8"?>
<ds:datastoreItem xmlns:ds="http://schemas.openxmlformats.org/officeDocument/2006/customXml" ds:itemID="{09104A3E-0F4B-4692-943C-F88FE2D7847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23</revision>
  <lastPrinted>2019-02-06T12:12:00.0000000Z</lastPrinted>
  <dcterms:created xsi:type="dcterms:W3CDTF">2019-11-06T15:37:00.0000000Z</dcterms:created>
  <dcterms:modified xsi:type="dcterms:W3CDTF">2026-03-13T13:34:48.6464400Z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